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809C8" w14:textId="41D156DF" w:rsidR="00881266" w:rsidRDefault="00881266" w:rsidP="002315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6FE8075" w14:textId="3C92BB02" w:rsidR="00881266" w:rsidRDefault="00881266" w:rsidP="002315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CFF89" w14:textId="4784135F" w:rsidR="00881266" w:rsidRDefault="00881266" w:rsidP="002315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8739B" w14:textId="603105E3" w:rsidR="00881266" w:rsidRDefault="00881266" w:rsidP="002315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 He bought the farm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Hyggs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Yard, Shropshire.</w:t>
      </w:r>
    </w:p>
    <w:p w14:paraId="3E766037" w14:textId="77777777" w:rsidR="00881266" w:rsidRDefault="00881266" w:rsidP="008812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(V.C.H. Shropshire vol.10 pp.300-320)</w:t>
      </w:r>
    </w:p>
    <w:p w14:paraId="5E55FFFC" w14:textId="77777777" w:rsidR="00881266" w:rsidRDefault="00881266" w:rsidP="008812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A56DE" w14:textId="77777777" w:rsidR="00881266" w:rsidRDefault="00881266" w:rsidP="008812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F340D7" w14:textId="77777777" w:rsidR="00881266" w:rsidRDefault="00881266" w:rsidP="008812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2022</w:t>
      </w:r>
    </w:p>
    <w:p w14:paraId="53BBAC61" w14:textId="590B48CD" w:rsidR="00881266" w:rsidRPr="00881266" w:rsidRDefault="00881266" w:rsidP="002315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6FBA0" w14:textId="2C68956C" w:rsidR="0023151C" w:rsidRPr="0023151C" w:rsidRDefault="002315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3151C" w:rsidRPr="002315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DF2B" w14:textId="77777777" w:rsidR="00362E6F" w:rsidRDefault="00362E6F" w:rsidP="009139A6">
      <w:r>
        <w:separator/>
      </w:r>
    </w:p>
  </w:endnote>
  <w:endnote w:type="continuationSeparator" w:id="0">
    <w:p w14:paraId="61570E68" w14:textId="77777777" w:rsidR="00362E6F" w:rsidRDefault="00362E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0F8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475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104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4854E" w14:textId="77777777" w:rsidR="00362E6F" w:rsidRDefault="00362E6F" w:rsidP="009139A6">
      <w:r>
        <w:separator/>
      </w:r>
    </w:p>
  </w:footnote>
  <w:footnote w:type="continuationSeparator" w:id="0">
    <w:p w14:paraId="4A91F883" w14:textId="77777777" w:rsidR="00362E6F" w:rsidRDefault="00362E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9C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8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6D9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E6F"/>
    <w:rsid w:val="000666E0"/>
    <w:rsid w:val="0023151C"/>
    <w:rsid w:val="002510B7"/>
    <w:rsid w:val="00362E6F"/>
    <w:rsid w:val="005C130B"/>
    <w:rsid w:val="007701FF"/>
    <w:rsid w:val="00826F5C"/>
    <w:rsid w:val="00881266"/>
    <w:rsid w:val="009139A6"/>
    <w:rsid w:val="009448BB"/>
    <w:rsid w:val="00A3176C"/>
    <w:rsid w:val="00AE65F8"/>
    <w:rsid w:val="00BA00AB"/>
    <w:rsid w:val="00CB4ED9"/>
    <w:rsid w:val="00D7138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CA210"/>
  <w15:chartTrackingRefBased/>
  <w15:docId w15:val="{F6FA46CB-D1E5-4248-A4D6-8937130E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2022-06-04T20:25:00Z</dcterms:created>
  <dcterms:modified xsi:type="dcterms:W3CDTF">2022-06-04T21:08:00Z</dcterms:modified>
</cp:coreProperties>
</file>